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2D6" w:rsidRPr="001B359E" w:rsidRDefault="00C732E0" w:rsidP="001B359E">
      <w:r>
        <w:rPr>
          <w:noProof/>
        </w:rPr>
        <w:pict>
          <v:rect id="_x0000_s1162" style="position:absolute;margin-left:14pt;margin-top:-22pt;width:761pt;height:579pt;z-index:-251665920;mso-position-horizontal-relative:page" filled="f" strokeweight="2pt">
            <w10:wrap anchorx="page"/>
          </v:rect>
        </w:pict>
      </w:r>
      <w:r>
        <w:rPr>
          <w:noProof/>
        </w:rPr>
        <w:pict>
          <v:roundrect id="_x0000_s1161" style="position:absolute;margin-left:-8.95pt;margin-top:-9.9pt;width:734.95pt;height:53.35pt;z-index:251649536" arcsize="10923f">
            <v:textbox style="mso-next-textbox:#_x0000_s1161">
              <w:txbxContent>
                <w:p w:rsidR="00B35CFE" w:rsidRDefault="00B35CFE" w:rsidP="008D6E59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اليوم :                                                                                                   المادة : حاسب آلي                                                              الصف : الأول ثانوي مقررات                                                                              </w:t>
                  </w:r>
                </w:p>
                <w:p w:rsidR="00B35CFE" w:rsidRDefault="00B35CFE" w:rsidP="00756742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التاريخ :                                                                             الموضوع : الوحدة </w:t>
                  </w:r>
                  <w:r w:rsidR="00756742">
                    <w:rPr>
                      <w:rFonts w:hint="cs"/>
                      <w:rtl/>
                    </w:rPr>
                    <w:t>السابعة</w:t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  <w:r w:rsidR="00150A9D">
                    <w:rPr>
                      <w:rFonts w:hint="cs"/>
                      <w:rtl/>
                    </w:rPr>
                    <w:t>(</w:t>
                  </w:r>
                  <w:r w:rsidR="00756742">
                    <w:rPr>
                      <w:rFonts w:hint="cs"/>
                      <w:rtl/>
                    </w:rPr>
                    <w:t>الانترنت</w:t>
                  </w:r>
                  <w:r>
                    <w:rPr>
                      <w:rFonts w:hint="cs"/>
                      <w:rtl/>
                    </w:rPr>
                    <w:t xml:space="preserve">)                </w:t>
                  </w:r>
                  <w:r w:rsidR="00756742">
                    <w:rPr>
                      <w:rFonts w:hint="cs"/>
                      <w:rtl/>
                    </w:rPr>
                    <w:t xml:space="preserve">            </w:t>
                  </w:r>
                  <w:r>
                    <w:rPr>
                      <w:rFonts w:hint="cs"/>
                      <w:rtl/>
                    </w:rPr>
                    <w:t xml:space="preserve">            </w:t>
                  </w:r>
                  <w:r w:rsidR="008D6E59">
                    <w:rPr>
                      <w:rFonts w:hint="cs"/>
                      <w:rtl/>
                    </w:rPr>
                    <w:t xml:space="preserve">               نوع الدرس : نظري</w:t>
                  </w:r>
                </w:p>
                <w:p w:rsidR="00B35CFE" w:rsidRPr="008273A6" w:rsidRDefault="00B35CFE" w:rsidP="00B35CFE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302D6" w:rsidRDefault="006302D6" w:rsidP="006C5130">
      <w:pPr>
        <w:rPr>
          <w:rtl/>
        </w:rPr>
      </w:pPr>
    </w:p>
    <w:p w:rsidR="006C4517" w:rsidRDefault="006C4517" w:rsidP="006C5130">
      <w:pPr>
        <w:rPr>
          <w:rtl/>
        </w:rPr>
      </w:pPr>
    </w:p>
    <w:p w:rsidR="006C4517" w:rsidRDefault="00C732E0" w:rsidP="006C5130">
      <w:pPr>
        <w:rPr>
          <w:rtl/>
        </w:rPr>
      </w:pPr>
      <w:r>
        <w:rPr>
          <w:noProof/>
          <w:rtl/>
        </w:rPr>
        <w:pict>
          <v:roundrect id="_x0000_s1164" style="position:absolute;margin-left:27.05pt;margin-top:87pt;width:369.95pt;height:499pt;z-index:251652608;mso-position-horizontal-relative:page;mso-position-vertical-relative:page" arcsize="10923f" strokeweight="2pt">
            <v:textbox style="mso-next-textbox:#_x0000_s1164">
              <w:txbxContent>
                <w:p w:rsidR="00FA08B2" w:rsidRPr="0052404F" w:rsidRDefault="00756742" w:rsidP="0052404F">
                  <w:pPr>
                    <w:pStyle w:val="a6"/>
                    <w:numPr>
                      <w:ilvl w:val="0"/>
                      <w:numId w:val="8"/>
                    </w:numPr>
                    <w:bidi/>
                    <w:ind w:left="284"/>
                    <w:rPr>
                      <w:b/>
                      <w:bCs/>
                      <w:rtl/>
                    </w:rPr>
                  </w:pPr>
                  <w:r w:rsidRPr="0052404F">
                    <w:rPr>
                      <w:rFonts w:hint="cs"/>
                      <w:b/>
                      <w:bCs/>
                      <w:rtl/>
                    </w:rPr>
                    <w:t>اذكر أهم تقنيات الانترنت ؟</w:t>
                  </w:r>
                </w:p>
                <w:p w:rsidR="00756742" w:rsidRPr="00ED7006" w:rsidRDefault="00756742" w:rsidP="00ED7006">
                  <w:pPr>
                    <w:bidi/>
                    <w:rPr>
                      <w:rtl/>
                    </w:rPr>
                  </w:pPr>
                  <w:r w:rsidRPr="00ED7006">
                    <w:rPr>
                      <w:rFonts w:hint="cs"/>
                      <w:rtl/>
                    </w:rPr>
                    <w:t>1-...........</w:t>
                  </w:r>
                  <w:r w:rsidR="008C2C20">
                    <w:rPr>
                      <w:rFonts w:hint="cs"/>
                      <w:rtl/>
                    </w:rPr>
                    <w:t>..............</w:t>
                  </w:r>
                  <w:r w:rsidRPr="00ED7006">
                    <w:rPr>
                      <w:rFonts w:hint="cs"/>
                      <w:rtl/>
                    </w:rPr>
                    <w:t>...........................2-.................</w:t>
                  </w:r>
                  <w:r w:rsidR="008C2C20">
                    <w:rPr>
                      <w:rFonts w:hint="cs"/>
                      <w:rtl/>
                    </w:rPr>
                    <w:t>........</w:t>
                  </w:r>
                  <w:r w:rsidRPr="00ED7006">
                    <w:rPr>
                      <w:rFonts w:hint="cs"/>
                      <w:rtl/>
                    </w:rPr>
                    <w:t>......................</w:t>
                  </w:r>
                </w:p>
                <w:p w:rsidR="00756742" w:rsidRPr="00ED7006" w:rsidRDefault="00756742" w:rsidP="00ED7006">
                  <w:pPr>
                    <w:bidi/>
                    <w:rPr>
                      <w:rtl/>
                    </w:rPr>
                  </w:pPr>
                  <w:r w:rsidRPr="00ED7006">
                    <w:rPr>
                      <w:rFonts w:hint="cs"/>
                      <w:rtl/>
                    </w:rPr>
                    <w:t>3-...........</w:t>
                  </w:r>
                  <w:r w:rsidR="008C2C20">
                    <w:rPr>
                      <w:rFonts w:hint="cs"/>
                      <w:rtl/>
                    </w:rPr>
                    <w:t>..............</w:t>
                  </w:r>
                  <w:r w:rsidRPr="00ED7006">
                    <w:rPr>
                      <w:rFonts w:hint="cs"/>
                      <w:rtl/>
                    </w:rPr>
                    <w:t>...........................4-.........................</w:t>
                  </w:r>
                  <w:r w:rsidR="008C2C20">
                    <w:rPr>
                      <w:rFonts w:hint="cs"/>
                      <w:rtl/>
                    </w:rPr>
                    <w:t>.......</w:t>
                  </w:r>
                  <w:r w:rsidRPr="00ED7006">
                    <w:rPr>
                      <w:rFonts w:hint="cs"/>
                      <w:rtl/>
                    </w:rPr>
                    <w:t>...............</w:t>
                  </w:r>
                </w:p>
                <w:p w:rsidR="00756742" w:rsidRPr="00ED7006" w:rsidRDefault="00756742" w:rsidP="00ED7006">
                  <w:pPr>
                    <w:bidi/>
                    <w:rPr>
                      <w:rtl/>
                    </w:rPr>
                  </w:pPr>
                  <w:r w:rsidRPr="00ED7006">
                    <w:rPr>
                      <w:rFonts w:hint="cs"/>
                      <w:rtl/>
                    </w:rPr>
                    <w:t>5-......................................</w:t>
                  </w:r>
                  <w:r w:rsidR="008C2C20">
                    <w:rPr>
                      <w:rFonts w:hint="cs"/>
                      <w:rtl/>
                    </w:rPr>
                    <w:t>..............</w:t>
                  </w:r>
                </w:p>
                <w:p w:rsidR="00756742" w:rsidRPr="0052404F" w:rsidRDefault="00756742" w:rsidP="0052404F">
                  <w:pPr>
                    <w:pStyle w:val="a6"/>
                    <w:numPr>
                      <w:ilvl w:val="0"/>
                      <w:numId w:val="8"/>
                    </w:numPr>
                    <w:bidi/>
                    <w:spacing w:after="120"/>
                    <w:ind w:left="284"/>
                    <w:rPr>
                      <w:b/>
                      <w:bCs/>
                      <w:rtl/>
                    </w:rPr>
                  </w:pPr>
                  <w:r w:rsidRPr="0052404F">
                    <w:rPr>
                      <w:rFonts w:hint="cs"/>
                      <w:b/>
                      <w:bCs/>
                      <w:rtl/>
                    </w:rPr>
                    <w:t>الشبكة العنكبوتية العالمية (</w:t>
                  </w:r>
                  <w:r w:rsidRPr="0052404F">
                    <w:rPr>
                      <w:b/>
                      <w:bCs/>
                    </w:rPr>
                    <w:t>www</w:t>
                  </w:r>
                  <w:r w:rsidRPr="0052404F">
                    <w:rPr>
                      <w:rFonts w:hint="cs"/>
                      <w:b/>
                      <w:bCs/>
                      <w:rtl/>
                    </w:rPr>
                    <w:t>)</w:t>
                  </w:r>
                </w:p>
                <w:p w:rsidR="00756742" w:rsidRPr="00ED7006" w:rsidRDefault="008C2C20" w:rsidP="008C2C20">
                  <w:pPr>
                    <w:bidi/>
                    <w:spacing w:after="12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</w:t>
                  </w:r>
                  <w:r w:rsidR="00756742" w:rsidRPr="00ED7006">
                    <w:rPr>
                      <w:rFonts w:hint="cs"/>
                      <w:rtl/>
                    </w:rPr>
                    <w:t>هي مركز معلومات منتشرعالمياً .</w:t>
                  </w:r>
                </w:p>
                <w:p w:rsidR="00756742" w:rsidRPr="0052404F" w:rsidRDefault="00756742" w:rsidP="0052404F">
                  <w:pPr>
                    <w:pStyle w:val="a6"/>
                    <w:numPr>
                      <w:ilvl w:val="0"/>
                      <w:numId w:val="8"/>
                    </w:numPr>
                    <w:bidi/>
                    <w:spacing w:after="120"/>
                    <w:ind w:left="284"/>
                    <w:rPr>
                      <w:b/>
                      <w:bCs/>
                      <w:rtl/>
                    </w:rPr>
                  </w:pPr>
                  <w:r w:rsidRPr="0052404F">
                    <w:rPr>
                      <w:rFonts w:hint="cs"/>
                      <w:b/>
                      <w:bCs/>
                      <w:rtl/>
                    </w:rPr>
                    <w:t>بروتوكول نقل النص التشعبي (</w:t>
                  </w:r>
                  <w:r w:rsidRPr="0052404F">
                    <w:rPr>
                      <w:b/>
                      <w:bCs/>
                    </w:rPr>
                    <w:t>http</w:t>
                  </w:r>
                  <w:r w:rsidRPr="0052404F">
                    <w:rPr>
                      <w:rFonts w:hint="cs"/>
                      <w:b/>
                      <w:bCs/>
                      <w:rtl/>
                    </w:rPr>
                    <w:t>)</w:t>
                  </w:r>
                </w:p>
                <w:p w:rsidR="00756742" w:rsidRPr="00ED7006" w:rsidRDefault="008C2C20" w:rsidP="008C2C20">
                  <w:pPr>
                    <w:bidi/>
                    <w:spacing w:after="120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</w:t>
                  </w:r>
                  <w:r w:rsidR="00756742" w:rsidRPr="00ED7006">
                    <w:rPr>
                      <w:rFonts w:hint="cs"/>
                      <w:rtl/>
                    </w:rPr>
                    <w:t>هو المعيار المستخدم لفتح صفحات الانترنت .</w:t>
                  </w:r>
                </w:p>
                <w:p w:rsidR="00ED7006" w:rsidRPr="0052404F" w:rsidRDefault="00ED7006" w:rsidP="0052404F">
                  <w:pPr>
                    <w:pStyle w:val="a6"/>
                    <w:numPr>
                      <w:ilvl w:val="0"/>
                      <w:numId w:val="8"/>
                    </w:numPr>
                    <w:bidi/>
                    <w:ind w:left="284"/>
                    <w:rPr>
                      <w:b/>
                      <w:bCs/>
                      <w:rtl/>
                    </w:rPr>
                  </w:pPr>
                  <w:r w:rsidRPr="0052404F">
                    <w:rPr>
                      <w:rFonts w:hint="cs"/>
                      <w:b/>
                      <w:bCs/>
                      <w:rtl/>
                    </w:rPr>
                    <w:t xml:space="preserve">اذكر وظيفة برامج التصفح مع ذكر </w:t>
                  </w:r>
                  <w:r w:rsidR="001E5F78" w:rsidRPr="0052404F">
                    <w:rPr>
                      <w:rFonts w:hint="cs"/>
                      <w:b/>
                      <w:bCs/>
                      <w:rtl/>
                    </w:rPr>
                    <w:t>أمثلة</w:t>
                  </w:r>
                  <w:r w:rsidRPr="0052404F">
                    <w:rPr>
                      <w:rFonts w:hint="cs"/>
                      <w:b/>
                      <w:bCs/>
                      <w:rtl/>
                    </w:rPr>
                    <w:t xml:space="preserve"> عليها ؟</w:t>
                  </w:r>
                </w:p>
                <w:p w:rsidR="00ED7006" w:rsidRPr="00ED7006" w:rsidRDefault="00ED7006" w:rsidP="00ED7006">
                  <w:pPr>
                    <w:bidi/>
                    <w:rPr>
                      <w:rtl/>
                    </w:rPr>
                  </w:pPr>
                  <w:r w:rsidRPr="00ED7006">
                    <w:rPr>
                      <w:rFonts w:hint="cs"/>
                      <w:rtl/>
                    </w:rPr>
                    <w:t>.....................................................................................</w:t>
                  </w:r>
                </w:p>
                <w:p w:rsidR="00ED7006" w:rsidRPr="00ED7006" w:rsidRDefault="00ED7006" w:rsidP="00ED7006">
                  <w:pPr>
                    <w:bidi/>
                    <w:rPr>
                      <w:rtl/>
                    </w:rPr>
                  </w:pPr>
                  <w:r w:rsidRPr="00ED7006">
                    <w:rPr>
                      <w:rFonts w:hint="cs"/>
                      <w:rtl/>
                    </w:rPr>
                    <w:t>مثل : .............................................................................</w:t>
                  </w:r>
                </w:p>
                <w:p w:rsidR="00ED7006" w:rsidRPr="0052404F" w:rsidRDefault="00ED7006" w:rsidP="0052404F">
                  <w:pPr>
                    <w:pStyle w:val="a6"/>
                    <w:numPr>
                      <w:ilvl w:val="0"/>
                      <w:numId w:val="8"/>
                    </w:numPr>
                    <w:bidi/>
                    <w:ind w:left="284"/>
                    <w:rPr>
                      <w:b/>
                      <w:bCs/>
                      <w:rtl/>
                    </w:rPr>
                  </w:pPr>
                  <w:r w:rsidRPr="0052404F">
                    <w:rPr>
                      <w:rFonts w:hint="cs"/>
                      <w:b/>
                      <w:bCs/>
                      <w:rtl/>
                    </w:rPr>
                    <w:t>عنوان الموقع ومدلولاته :</w:t>
                  </w:r>
                </w:p>
                <w:p w:rsidR="00ED7006" w:rsidRDefault="00ED7006" w:rsidP="00ED7006">
                  <w:pPr>
                    <w:bidi/>
                    <w:spacing w:after="200"/>
                    <w:rPr>
                      <w:sz w:val="28"/>
                      <w:szCs w:val="28"/>
                      <w:rtl/>
                    </w:rPr>
                  </w:pPr>
                </w:p>
                <w:p w:rsidR="00013780" w:rsidRPr="008C2C20" w:rsidRDefault="00013780" w:rsidP="00013780">
                  <w:pPr>
                    <w:bidi/>
                    <w:spacing w:after="200"/>
                    <w:rPr>
                      <w:sz w:val="2"/>
                      <w:szCs w:val="2"/>
                      <w:rtl/>
                    </w:rPr>
                  </w:pPr>
                </w:p>
                <w:p w:rsidR="00ED7006" w:rsidRPr="00013780" w:rsidRDefault="00ED7006" w:rsidP="001E5F78">
                  <w:pPr>
                    <w:bidi/>
                    <w:spacing w:after="120"/>
                    <w:rPr>
                      <w:rtl/>
                    </w:rPr>
                  </w:pPr>
                  <w:r w:rsidRPr="00013780">
                    <w:rPr>
                      <w:b/>
                      <w:bCs/>
                    </w:rPr>
                    <w:t>http://</w:t>
                  </w:r>
                  <w:r w:rsidRPr="00013780">
                    <w:rPr>
                      <w:rFonts w:hint="cs"/>
                      <w:b/>
                      <w:bCs/>
                      <w:rtl/>
                    </w:rPr>
                    <w:t xml:space="preserve">  </w:t>
                  </w:r>
                  <w:r w:rsidRPr="00013780">
                    <w:rPr>
                      <w:rFonts w:hint="cs"/>
                      <w:rtl/>
                    </w:rPr>
                    <w:t xml:space="preserve">  </w:t>
                  </w:r>
                  <w:r w:rsidR="001E5F78">
                    <w:rPr>
                      <w:rFonts w:hint="cs"/>
                      <w:rtl/>
                    </w:rPr>
                    <w:t xml:space="preserve"> : </w:t>
                  </w:r>
                  <w:r w:rsidRPr="00013780">
                    <w:rPr>
                      <w:rFonts w:hint="cs"/>
                      <w:rtl/>
                    </w:rPr>
                    <w:t xml:space="preserve"> رمز البروتوكول  يضاف تلقائياً .</w:t>
                  </w:r>
                </w:p>
                <w:p w:rsidR="00ED7006" w:rsidRPr="00013780" w:rsidRDefault="00ED7006" w:rsidP="001E5F78">
                  <w:pPr>
                    <w:bidi/>
                    <w:spacing w:after="120"/>
                    <w:rPr>
                      <w:rtl/>
                    </w:rPr>
                  </w:pPr>
                  <w:r w:rsidRPr="00013780">
                    <w:rPr>
                      <w:b/>
                      <w:bCs/>
                    </w:rPr>
                    <w:t>www</w:t>
                  </w:r>
                  <w:r w:rsidRPr="00013780">
                    <w:t xml:space="preserve"> </w:t>
                  </w:r>
                  <w:r w:rsidRPr="00013780">
                    <w:rPr>
                      <w:rFonts w:hint="cs"/>
                      <w:rtl/>
                    </w:rPr>
                    <w:t xml:space="preserve"> </w:t>
                  </w:r>
                  <w:r w:rsidR="001E5F78">
                    <w:rPr>
                      <w:rFonts w:hint="cs"/>
                      <w:rtl/>
                    </w:rPr>
                    <w:t xml:space="preserve">     : </w:t>
                  </w:r>
                  <w:r w:rsidRPr="00013780">
                    <w:rPr>
                      <w:rFonts w:hint="cs"/>
                      <w:rtl/>
                    </w:rPr>
                    <w:t xml:space="preserve"> رمز الشبكة العالمية .</w:t>
                  </w:r>
                </w:p>
                <w:p w:rsidR="00ED7006" w:rsidRPr="00013780" w:rsidRDefault="00ED7006" w:rsidP="001E5F78">
                  <w:pPr>
                    <w:bidi/>
                    <w:spacing w:after="120"/>
                    <w:rPr>
                      <w:rtl/>
                    </w:rPr>
                  </w:pPr>
                  <w:r w:rsidRPr="00013780">
                    <w:rPr>
                      <w:rFonts w:hint="cs"/>
                      <w:b/>
                      <w:bCs/>
                      <w:rtl/>
                    </w:rPr>
                    <w:t>اسم الموقع</w:t>
                  </w:r>
                  <w:r w:rsidRPr="00013780">
                    <w:rPr>
                      <w:rFonts w:hint="cs"/>
                      <w:rtl/>
                    </w:rPr>
                    <w:t xml:space="preserve">  :  اسم الجهة الحكومية </w:t>
                  </w:r>
                  <w:r w:rsidR="001E5F78" w:rsidRPr="00013780">
                    <w:rPr>
                      <w:rFonts w:hint="cs"/>
                      <w:rtl/>
                    </w:rPr>
                    <w:t>أو</w:t>
                  </w:r>
                  <w:r w:rsidRPr="00013780">
                    <w:rPr>
                      <w:rFonts w:hint="cs"/>
                      <w:rtl/>
                    </w:rPr>
                    <w:t xml:space="preserve"> الشركة وغيرها .</w:t>
                  </w:r>
                </w:p>
                <w:p w:rsidR="001E5F78" w:rsidRPr="00013780" w:rsidRDefault="00ED7006" w:rsidP="008C2C20">
                  <w:pPr>
                    <w:bidi/>
                    <w:spacing w:after="120"/>
                    <w:rPr>
                      <w:rtl/>
                    </w:rPr>
                  </w:pPr>
                  <w:r w:rsidRPr="00013780">
                    <w:rPr>
                      <w:rFonts w:hint="cs"/>
                      <w:b/>
                      <w:bCs/>
                      <w:rtl/>
                    </w:rPr>
                    <w:t>نوع الموقع</w:t>
                  </w:r>
                  <w:r w:rsidRPr="00013780">
                    <w:rPr>
                      <w:rFonts w:hint="cs"/>
                      <w:rtl/>
                    </w:rPr>
                    <w:t xml:space="preserve">  : كما في الجدول التالي :</w:t>
                  </w:r>
                </w:p>
                <w:tbl>
                  <w:tblPr>
                    <w:tblStyle w:val="a5"/>
                    <w:bidiVisual/>
                    <w:tblW w:w="0" w:type="auto"/>
                    <w:jc w:val="center"/>
                    <w:tblLook w:val="04A0"/>
                  </w:tblPr>
                  <w:tblGrid>
                    <w:gridCol w:w="1826"/>
                    <w:gridCol w:w="1183"/>
                    <w:gridCol w:w="1935"/>
                    <w:gridCol w:w="1075"/>
                  </w:tblGrid>
                  <w:tr w:rsidR="00ED7006" w:rsidRPr="00013780" w:rsidTr="001E5F78">
                    <w:trPr>
                      <w:jc w:val="center"/>
                    </w:trPr>
                    <w:tc>
                      <w:tcPr>
                        <w:tcW w:w="1826" w:type="dxa"/>
                      </w:tcPr>
                      <w:p w:rsidR="00ED7006" w:rsidRPr="001E5F78" w:rsidRDefault="00ED7006" w:rsidP="001E5F78">
                        <w:pPr>
                          <w:bidi/>
                          <w:spacing w:after="20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1E5F78">
                          <w:rPr>
                            <w:rFonts w:hint="cs"/>
                            <w:b/>
                            <w:bCs/>
                            <w:rtl/>
                          </w:rPr>
                          <w:t>الموقع</w:t>
                        </w:r>
                      </w:p>
                    </w:tc>
                    <w:tc>
                      <w:tcPr>
                        <w:tcW w:w="1183" w:type="dxa"/>
                      </w:tcPr>
                      <w:p w:rsidR="00ED7006" w:rsidRPr="001E5F78" w:rsidRDefault="00ED7006" w:rsidP="001E5F78">
                        <w:pPr>
                          <w:bidi/>
                          <w:spacing w:after="20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1E5F78">
                          <w:rPr>
                            <w:rFonts w:hint="cs"/>
                            <w:b/>
                            <w:bCs/>
                            <w:rtl/>
                          </w:rPr>
                          <w:t>الرمز</w:t>
                        </w:r>
                      </w:p>
                    </w:tc>
                    <w:tc>
                      <w:tcPr>
                        <w:tcW w:w="1935" w:type="dxa"/>
                      </w:tcPr>
                      <w:p w:rsidR="00ED7006" w:rsidRPr="001E5F78" w:rsidRDefault="00ED7006" w:rsidP="001E5F78">
                        <w:pPr>
                          <w:bidi/>
                          <w:spacing w:after="20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1E5F78">
                          <w:rPr>
                            <w:rFonts w:hint="cs"/>
                            <w:b/>
                            <w:bCs/>
                            <w:rtl/>
                          </w:rPr>
                          <w:t>الموقع</w:t>
                        </w:r>
                      </w:p>
                    </w:tc>
                    <w:tc>
                      <w:tcPr>
                        <w:tcW w:w="1075" w:type="dxa"/>
                      </w:tcPr>
                      <w:p w:rsidR="00ED7006" w:rsidRPr="001E5F78" w:rsidRDefault="00ED7006" w:rsidP="001E5F78">
                        <w:pPr>
                          <w:bidi/>
                          <w:spacing w:after="200"/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1E5F78">
                          <w:rPr>
                            <w:rFonts w:hint="cs"/>
                            <w:b/>
                            <w:bCs/>
                            <w:rtl/>
                          </w:rPr>
                          <w:t>الرمز</w:t>
                        </w:r>
                      </w:p>
                    </w:tc>
                  </w:tr>
                  <w:tr w:rsidR="00ED7006" w:rsidRPr="00013780" w:rsidTr="001E5F78">
                    <w:trPr>
                      <w:jc w:val="center"/>
                    </w:trPr>
                    <w:tc>
                      <w:tcPr>
                        <w:tcW w:w="1826" w:type="dxa"/>
                      </w:tcPr>
                      <w:p w:rsidR="00ED7006" w:rsidRPr="0052404F" w:rsidRDefault="00ED7006" w:rsidP="001E5F78">
                        <w:pPr>
                          <w:bidi/>
                          <w:spacing w:after="200"/>
                          <w:jc w:val="center"/>
                          <w:rPr>
                            <w:sz w:val="22"/>
                            <w:szCs w:val="22"/>
                            <w:rtl/>
                          </w:rPr>
                        </w:pPr>
                        <w:r w:rsidRPr="0052404F">
                          <w:rPr>
                            <w:rFonts w:hint="cs"/>
                            <w:sz w:val="22"/>
                            <w:szCs w:val="22"/>
                            <w:rtl/>
                          </w:rPr>
                          <w:t xml:space="preserve">المواقع </w:t>
                        </w:r>
                        <w:r w:rsidR="00013780" w:rsidRPr="0052404F">
                          <w:rPr>
                            <w:rFonts w:hint="cs"/>
                            <w:sz w:val="22"/>
                            <w:szCs w:val="22"/>
                            <w:rtl/>
                          </w:rPr>
                          <w:t>................</w:t>
                        </w:r>
                      </w:p>
                    </w:tc>
                    <w:tc>
                      <w:tcPr>
                        <w:tcW w:w="1183" w:type="dxa"/>
                      </w:tcPr>
                      <w:p w:rsidR="00ED7006" w:rsidRPr="0052404F" w:rsidRDefault="00ED7006" w:rsidP="001E5F78">
                        <w:pPr>
                          <w:bidi/>
                          <w:spacing w:after="20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52404F">
                          <w:rPr>
                            <w:sz w:val="22"/>
                            <w:szCs w:val="22"/>
                          </w:rPr>
                          <w:t>gov</w:t>
                        </w:r>
                      </w:p>
                    </w:tc>
                    <w:tc>
                      <w:tcPr>
                        <w:tcW w:w="1935" w:type="dxa"/>
                      </w:tcPr>
                      <w:p w:rsidR="00ED7006" w:rsidRPr="0052404F" w:rsidRDefault="00ED7006" w:rsidP="001E5F78">
                        <w:pPr>
                          <w:bidi/>
                          <w:spacing w:after="200"/>
                          <w:jc w:val="center"/>
                          <w:rPr>
                            <w:sz w:val="22"/>
                            <w:szCs w:val="22"/>
                            <w:rtl/>
                          </w:rPr>
                        </w:pPr>
                        <w:r w:rsidRPr="0052404F">
                          <w:rPr>
                            <w:rFonts w:hint="cs"/>
                            <w:sz w:val="22"/>
                            <w:szCs w:val="22"/>
                            <w:rtl/>
                          </w:rPr>
                          <w:t>ال</w:t>
                        </w:r>
                        <w:r w:rsidR="00013780" w:rsidRPr="0052404F">
                          <w:rPr>
                            <w:rFonts w:hint="cs"/>
                            <w:sz w:val="22"/>
                            <w:szCs w:val="22"/>
                            <w:rtl/>
                          </w:rPr>
                          <w:t>مواقع .................</w:t>
                        </w:r>
                      </w:p>
                    </w:tc>
                    <w:tc>
                      <w:tcPr>
                        <w:tcW w:w="1075" w:type="dxa"/>
                      </w:tcPr>
                      <w:p w:rsidR="00ED7006" w:rsidRPr="0052404F" w:rsidRDefault="00013780" w:rsidP="001E5F78">
                        <w:pPr>
                          <w:bidi/>
                          <w:spacing w:after="20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52404F">
                          <w:rPr>
                            <w:sz w:val="22"/>
                            <w:szCs w:val="22"/>
                          </w:rPr>
                          <w:t>Com</w:t>
                        </w:r>
                      </w:p>
                    </w:tc>
                  </w:tr>
                  <w:tr w:rsidR="00013780" w:rsidRPr="00013780" w:rsidTr="001E5F78">
                    <w:trPr>
                      <w:jc w:val="center"/>
                    </w:trPr>
                    <w:tc>
                      <w:tcPr>
                        <w:tcW w:w="1826" w:type="dxa"/>
                      </w:tcPr>
                      <w:p w:rsidR="00013780" w:rsidRPr="0052404F" w:rsidRDefault="00013780" w:rsidP="001E5F78">
                        <w:pPr>
                          <w:bidi/>
                          <w:spacing w:after="200"/>
                          <w:jc w:val="center"/>
                          <w:rPr>
                            <w:sz w:val="22"/>
                            <w:szCs w:val="22"/>
                            <w:rtl/>
                          </w:rPr>
                        </w:pPr>
                        <w:r w:rsidRPr="0052404F">
                          <w:rPr>
                            <w:rFonts w:hint="cs"/>
                            <w:sz w:val="22"/>
                            <w:szCs w:val="22"/>
                            <w:rtl/>
                          </w:rPr>
                          <w:t>المواقع ................</w:t>
                        </w:r>
                      </w:p>
                    </w:tc>
                    <w:tc>
                      <w:tcPr>
                        <w:tcW w:w="1183" w:type="dxa"/>
                      </w:tcPr>
                      <w:p w:rsidR="00013780" w:rsidRPr="0052404F" w:rsidRDefault="00013780" w:rsidP="001E5F78">
                        <w:pPr>
                          <w:bidi/>
                          <w:spacing w:after="20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52404F">
                          <w:rPr>
                            <w:sz w:val="22"/>
                            <w:szCs w:val="22"/>
                          </w:rPr>
                          <w:t>edu</w:t>
                        </w:r>
                      </w:p>
                    </w:tc>
                    <w:tc>
                      <w:tcPr>
                        <w:tcW w:w="1935" w:type="dxa"/>
                      </w:tcPr>
                      <w:p w:rsidR="00013780" w:rsidRPr="0052404F" w:rsidRDefault="00013780" w:rsidP="001E5F78">
                        <w:pPr>
                          <w:bidi/>
                          <w:spacing w:after="200"/>
                          <w:jc w:val="center"/>
                          <w:rPr>
                            <w:sz w:val="22"/>
                            <w:szCs w:val="22"/>
                            <w:rtl/>
                          </w:rPr>
                        </w:pPr>
                        <w:r w:rsidRPr="0052404F">
                          <w:rPr>
                            <w:rFonts w:hint="cs"/>
                            <w:sz w:val="22"/>
                            <w:szCs w:val="22"/>
                            <w:rtl/>
                          </w:rPr>
                          <w:t>مواقع ..................</w:t>
                        </w:r>
                      </w:p>
                    </w:tc>
                    <w:tc>
                      <w:tcPr>
                        <w:tcW w:w="1075" w:type="dxa"/>
                      </w:tcPr>
                      <w:p w:rsidR="00013780" w:rsidRPr="0052404F" w:rsidRDefault="00013780" w:rsidP="001E5F78">
                        <w:pPr>
                          <w:bidi/>
                          <w:spacing w:after="20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52404F">
                          <w:rPr>
                            <w:sz w:val="22"/>
                            <w:szCs w:val="22"/>
                          </w:rPr>
                          <w:t>Sch</w:t>
                        </w:r>
                      </w:p>
                    </w:tc>
                  </w:tr>
                  <w:tr w:rsidR="00013780" w:rsidRPr="00013780" w:rsidTr="001E5F78">
                    <w:trPr>
                      <w:trHeight w:val="365"/>
                      <w:jc w:val="center"/>
                    </w:trPr>
                    <w:tc>
                      <w:tcPr>
                        <w:tcW w:w="1826" w:type="dxa"/>
                      </w:tcPr>
                      <w:p w:rsidR="00013780" w:rsidRPr="0052404F" w:rsidRDefault="00013780" w:rsidP="001E5F78">
                        <w:pPr>
                          <w:bidi/>
                          <w:spacing w:after="200"/>
                          <w:jc w:val="center"/>
                          <w:rPr>
                            <w:sz w:val="22"/>
                            <w:szCs w:val="22"/>
                            <w:rtl/>
                          </w:rPr>
                        </w:pPr>
                        <w:r w:rsidRPr="0052404F">
                          <w:rPr>
                            <w:rFonts w:hint="cs"/>
                            <w:sz w:val="22"/>
                            <w:szCs w:val="22"/>
                            <w:rtl/>
                          </w:rPr>
                          <w:t>المنظمات والهيئات</w:t>
                        </w:r>
                      </w:p>
                    </w:tc>
                    <w:tc>
                      <w:tcPr>
                        <w:tcW w:w="1183" w:type="dxa"/>
                      </w:tcPr>
                      <w:p w:rsidR="00013780" w:rsidRPr="0052404F" w:rsidRDefault="00013780" w:rsidP="001E5F78">
                        <w:pPr>
                          <w:bidi/>
                          <w:spacing w:after="20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52404F">
                          <w:rPr>
                            <w:sz w:val="22"/>
                            <w:szCs w:val="22"/>
                          </w:rPr>
                          <w:t>org</w:t>
                        </w:r>
                      </w:p>
                    </w:tc>
                    <w:tc>
                      <w:tcPr>
                        <w:tcW w:w="1935" w:type="dxa"/>
                      </w:tcPr>
                      <w:p w:rsidR="00013780" w:rsidRPr="0052404F" w:rsidRDefault="00013780" w:rsidP="001E5F78">
                        <w:pPr>
                          <w:bidi/>
                          <w:spacing w:after="200"/>
                          <w:jc w:val="center"/>
                          <w:rPr>
                            <w:sz w:val="22"/>
                            <w:szCs w:val="22"/>
                            <w:rtl/>
                          </w:rPr>
                        </w:pPr>
                        <w:r w:rsidRPr="0052404F">
                          <w:rPr>
                            <w:rFonts w:hint="cs"/>
                            <w:sz w:val="22"/>
                            <w:szCs w:val="22"/>
                            <w:rtl/>
                          </w:rPr>
                          <w:t>مواقع ..................</w:t>
                        </w:r>
                      </w:p>
                    </w:tc>
                    <w:tc>
                      <w:tcPr>
                        <w:tcW w:w="1075" w:type="dxa"/>
                      </w:tcPr>
                      <w:p w:rsidR="00013780" w:rsidRPr="0052404F" w:rsidRDefault="00013780" w:rsidP="001E5F78">
                        <w:pPr>
                          <w:bidi/>
                          <w:spacing w:after="20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52404F">
                          <w:rPr>
                            <w:sz w:val="22"/>
                            <w:szCs w:val="22"/>
                          </w:rPr>
                          <w:t>net</w:t>
                        </w:r>
                      </w:p>
                    </w:tc>
                  </w:tr>
                </w:tbl>
                <w:p w:rsidR="00ED7006" w:rsidRPr="00013780" w:rsidRDefault="00013780" w:rsidP="00013780">
                  <w:pPr>
                    <w:bidi/>
                    <w:spacing w:after="200"/>
                    <w:rPr>
                      <w:b/>
                      <w:bCs/>
                      <w:rtl/>
                    </w:rPr>
                  </w:pPr>
                  <w:r w:rsidRPr="00013780">
                    <w:rPr>
                      <w:rFonts w:hint="cs"/>
                      <w:b/>
                      <w:bCs/>
                      <w:rtl/>
                    </w:rPr>
                    <w:t xml:space="preserve">رمز الدولة  : </w:t>
                  </w:r>
                </w:p>
                <w:tbl>
                  <w:tblPr>
                    <w:tblStyle w:val="a5"/>
                    <w:bidiVisual/>
                    <w:tblW w:w="0" w:type="auto"/>
                    <w:tblLook w:val="04A0"/>
                  </w:tblPr>
                  <w:tblGrid>
                    <w:gridCol w:w="1066"/>
                    <w:gridCol w:w="1066"/>
                    <w:gridCol w:w="1066"/>
                    <w:gridCol w:w="1066"/>
                    <w:gridCol w:w="1066"/>
                    <w:gridCol w:w="1066"/>
                  </w:tblGrid>
                  <w:tr w:rsidR="00013780" w:rsidTr="00013780">
                    <w:tc>
                      <w:tcPr>
                        <w:tcW w:w="1066" w:type="dxa"/>
                      </w:tcPr>
                      <w:p w:rsidR="00013780" w:rsidRPr="0052404F" w:rsidRDefault="001E5F78" w:rsidP="00013780">
                        <w:pPr>
                          <w:bidi/>
                          <w:spacing w:after="200"/>
                          <w:rPr>
                            <w:sz w:val="22"/>
                            <w:szCs w:val="22"/>
                            <w:rtl/>
                          </w:rPr>
                        </w:pPr>
                        <w:r w:rsidRPr="0052404F">
                          <w:rPr>
                            <w:rFonts w:hint="cs"/>
                            <w:sz w:val="22"/>
                            <w:szCs w:val="22"/>
                            <w:rtl/>
                          </w:rPr>
                          <w:t>السعودية</w:t>
                        </w:r>
                      </w:p>
                    </w:tc>
                    <w:tc>
                      <w:tcPr>
                        <w:tcW w:w="1066" w:type="dxa"/>
                      </w:tcPr>
                      <w:p w:rsidR="00013780" w:rsidRPr="0052404F" w:rsidRDefault="001E5F78" w:rsidP="00013780">
                        <w:pPr>
                          <w:bidi/>
                          <w:spacing w:after="200"/>
                          <w:rPr>
                            <w:sz w:val="22"/>
                            <w:szCs w:val="22"/>
                            <w:rtl/>
                          </w:rPr>
                        </w:pPr>
                        <w:r w:rsidRPr="0052404F">
                          <w:rPr>
                            <w:rFonts w:hint="cs"/>
                            <w:sz w:val="22"/>
                            <w:szCs w:val="22"/>
                            <w:rtl/>
                          </w:rPr>
                          <w:t>...............</w:t>
                        </w:r>
                      </w:p>
                    </w:tc>
                    <w:tc>
                      <w:tcPr>
                        <w:tcW w:w="1066" w:type="dxa"/>
                      </w:tcPr>
                      <w:p w:rsidR="00013780" w:rsidRPr="0052404F" w:rsidRDefault="001E5F78" w:rsidP="00013780">
                        <w:pPr>
                          <w:bidi/>
                          <w:spacing w:after="200"/>
                          <w:rPr>
                            <w:sz w:val="22"/>
                            <w:szCs w:val="22"/>
                            <w:rtl/>
                          </w:rPr>
                        </w:pPr>
                        <w:r w:rsidRPr="0052404F">
                          <w:rPr>
                            <w:rFonts w:hint="cs"/>
                            <w:sz w:val="22"/>
                            <w:szCs w:val="22"/>
                            <w:rtl/>
                          </w:rPr>
                          <w:t xml:space="preserve">الإمارات </w:t>
                        </w:r>
                      </w:p>
                    </w:tc>
                    <w:tc>
                      <w:tcPr>
                        <w:tcW w:w="1066" w:type="dxa"/>
                      </w:tcPr>
                      <w:p w:rsidR="00013780" w:rsidRPr="0052404F" w:rsidRDefault="001E5F78" w:rsidP="00013780">
                        <w:pPr>
                          <w:bidi/>
                          <w:spacing w:after="200"/>
                          <w:rPr>
                            <w:sz w:val="22"/>
                            <w:szCs w:val="22"/>
                            <w:rtl/>
                          </w:rPr>
                        </w:pPr>
                        <w:r w:rsidRPr="0052404F">
                          <w:rPr>
                            <w:rFonts w:hint="cs"/>
                            <w:sz w:val="22"/>
                            <w:szCs w:val="22"/>
                            <w:rtl/>
                          </w:rPr>
                          <w:t>...............</w:t>
                        </w:r>
                      </w:p>
                    </w:tc>
                    <w:tc>
                      <w:tcPr>
                        <w:tcW w:w="1066" w:type="dxa"/>
                      </w:tcPr>
                      <w:p w:rsidR="00013780" w:rsidRPr="0052404F" w:rsidRDefault="001E5F78" w:rsidP="00013780">
                        <w:pPr>
                          <w:bidi/>
                          <w:spacing w:after="200"/>
                          <w:rPr>
                            <w:sz w:val="22"/>
                            <w:szCs w:val="22"/>
                            <w:rtl/>
                          </w:rPr>
                        </w:pPr>
                        <w:r w:rsidRPr="0052404F">
                          <w:rPr>
                            <w:rFonts w:hint="cs"/>
                            <w:sz w:val="22"/>
                            <w:szCs w:val="22"/>
                            <w:rtl/>
                          </w:rPr>
                          <w:t xml:space="preserve">بريطانيا </w:t>
                        </w:r>
                      </w:p>
                    </w:tc>
                    <w:tc>
                      <w:tcPr>
                        <w:tcW w:w="1066" w:type="dxa"/>
                      </w:tcPr>
                      <w:p w:rsidR="00013780" w:rsidRPr="0052404F" w:rsidRDefault="001E5F78" w:rsidP="00013780">
                        <w:pPr>
                          <w:bidi/>
                          <w:spacing w:after="200"/>
                          <w:rPr>
                            <w:sz w:val="22"/>
                            <w:szCs w:val="22"/>
                            <w:rtl/>
                          </w:rPr>
                        </w:pPr>
                        <w:r w:rsidRPr="0052404F">
                          <w:rPr>
                            <w:rFonts w:hint="cs"/>
                            <w:sz w:val="22"/>
                            <w:szCs w:val="22"/>
                            <w:rtl/>
                          </w:rPr>
                          <w:t>.............</w:t>
                        </w:r>
                      </w:p>
                    </w:tc>
                  </w:tr>
                </w:tbl>
                <w:p w:rsidR="00013780" w:rsidRPr="00013780" w:rsidRDefault="00013780" w:rsidP="00013780">
                  <w:pPr>
                    <w:bidi/>
                    <w:spacing w:after="200"/>
                    <w:rPr>
                      <w:rtl/>
                    </w:rPr>
                  </w:pPr>
                </w:p>
                <w:p w:rsidR="00ED7006" w:rsidRPr="00756742" w:rsidRDefault="00013780" w:rsidP="00013780">
                  <w:pPr>
                    <w:bidi/>
                    <w:spacing w:after="200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  </w:t>
                  </w:r>
                </w:p>
              </w:txbxContent>
            </v:textbox>
            <w10:wrap anchorx="page" anchory="page"/>
          </v:roundrect>
        </w:pict>
      </w:r>
    </w:p>
    <w:p w:rsidR="006C4517" w:rsidRDefault="00466D06" w:rsidP="006C4517">
      <w:pPr>
        <w:jc w:val="right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9" type="#_x0000_t202" style="position:absolute;left:0;text-align:left;margin-left:338pt;margin-top:79.45pt;width:131pt;height:22.55pt;z-index:251659264;mso-position-horizontal-relative:page;mso-position-vertical-relative:page" stroked="f">
            <v:fill opacity="0"/>
            <v:textbox>
              <w:txbxContent>
                <w:p w:rsidR="00466D06" w:rsidRDefault="00466D06" w:rsidP="00466D06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نشاط صفي " </w:t>
                  </w:r>
                  <w:r>
                    <w:t>"</w:t>
                  </w:r>
                </w:p>
              </w:txbxContent>
            </v:textbox>
            <w10:wrap anchorx="page" anchory="page"/>
          </v:shape>
        </w:pict>
      </w:r>
      <w:r w:rsidR="00C732E0">
        <w:rPr>
          <w:noProof/>
          <w:rtl/>
        </w:rPr>
        <w:pict>
          <v:roundrect id="_x0000_s1163" style="position:absolute;left:0;text-align:left;margin-left:411.05pt;margin-top:102pt;width:350.95pt;height:484pt;z-index:251651584;mso-position-horizontal-relative:page;mso-position-vertical-relative:page" arcsize="10923f" strokeweight="2pt">
            <v:textbox>
              <w:txbxContent>
                <w:p w:rsidR="00002EDE" w:rsidRPr="0052404F" w:rsidRDefault="00002EDE" w:rsidP="0052404F">
                  <w:pPr>
                    <w:pStyle w:val="a6"/>
                    <w:numPr>
                      <w:ilvl w:val="0"/>
                      <w:numId w:val="7"/>
                    </w:numPr>
                    <w:bidi/>
                    <w:spacing w:after="200"/>
                    <w:ind w:left="350"/>
                    <w:rPr>
                      <w:b/>
                      <w:bCs/>
                      <w:rtl/>
                    </w:rPr>
                  </w:pPr>
                  <w:r w:rsidRPr="0052404F">
                    <w:rPr>
                      <w:rFonts w:hint="cs"/>
                      <w:b/>
                      <w:bCs/>
                      <w:rtl/>
                    </w:rPr>
                    <w:t>مم تتكون شبكات الحاسب ؟</w:t>
                  </w:r>
                </w:p>
                <w:p w:rsidR="00002EDE" w:rsidRPr="00013780" w:rsidRDefault="00002EDE" w:rsidP="00002EDE">
                  <w:pPr>
                    <w:bidi/>
                    <w:spacing w:after="200"/>
                    <w:rPr>
                      <w:rtl/>
                    </w:rPr>
                  </w:pPr>
                  <w:r w:rsidRPr="00013780">
                    <w:rPr>
                      <w:rFonts w:hint="cs"/>
                      <w:rtl/>
                    </w:rPr>
                    <w:t>....................</w:t>
                  </w:r>
                  <w:r w:rsidR="00013780">
                    <w:rPr>
                      <w:rFonts w:hint="cs"/>
                      <w:rtl/>
                    </w:rPr>
                    <w:t>............</w:t>
                  </w:r>
                  <w:r w:rsidRPr="00013780">
                    <w:rPr>
                      <w:rFonts w:hint="cs"/>
                      <w:rtl/>
                    </w:rPr>
                    <w:t>..................................................................</w:t>
                  </w:r>
                </w:p>
                <w:p w:rsidR="00002EDE" w:rsidRPr="0052404F" w:rsidRDefault="00002EDE" w:rsidP="0052404F">
                  <w:pPr>
                    <w:pStyle w:val="a6"/>
                    <w:numPr>
                      <w:ilvl w:val="0"/>
                      <w:numId w:val="7"/>
                    </w:numPr>
                    <w:bidi/>
                    <w:spacing w:after="200"/>
                    <w:ind w:left="350"/>
                    <w:rPr>
                      <w:b/>
                      <w:bCs/>
                      <w:rtl/>
                    </w:rPr>
                  </w:pPr>
                  <w:r w:rsidRPr="0052404F">
                    <w:rPr>
                      <w:rFonts w:hint="cs"/>
                      <w:b/>
                      <w:bCs/>
                      <w:rtl/>
                    </w:rPr>
                    <w:t>أنواع شبكات الحاسب :</w:t>
                  </w:r>
                </w:p>
                <w:tbl>
                  <w:tblPr>
                    <w:tblStyle w:val="a5"/>
                    <w:bidiVisual/>
                    <w:tblW w:w="6183" w:type="dxa"/>
                    <w:jc w:val="center"/>
                    <w:tblInd w:w="-173" w:type="dxa"/>
                    <w:tblLook w:val="04A0"/>
                  </w:tblPr>
                  <w:tblGrid>
                    <w:gridCol w:w="2522"/>
                    <w:gridCol w:w="1525"/>
                    <w:gridCol w:w="2136"/>
                  </w:tblGrid>
                  <w:tr w:rsidR="00002EDE" w:rsidRPr="00071A86" w:rsidTr="00002EDE">
                    <w:trPr>
                      <w:trHeight w:val="634"/>
                      <w:jc w:val="center"/>
                    </w:trPr>
                    <w:tc>
                      <w:tcPr>
                        <w:tcW w:w="2587" w:type="dxa"/>
                        <w:vAlign w:val="center"/>
                        <w:hideMark/>
                      </w:tcPr>
                      <w:p w:rsidR="00002EDE" w:rsidRPr="00071A86" w:rsidRDefault="00002EDE" w:rsidP="00B0734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071A86">
                          <w:rPr>
                            <w:rFonts w:hint="cs"/>
                            <w:b/>
                            <w:bCs/>
                            <w:rtl/>
                          </w:rPr>
                          <w:t>الأقسام</w:t>
                        </w:r>
                      </w:p>
                    </w:tc>
                    <w:tc>
                      <w:tcPr>
                        <w:tcW w:w="1554" w:type="dxa"/>
                        <w:vAlign w:val="center"/>
                        <w:hideMark/>
                      </w:tcPr>
                      <w:p w:rsidR="00002EDE" w:rsidRPr="00071A86" w:rsidRDefault="00002EDE" w:rsidP="00B0734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071A86">
                          <w:rPr>
                            <w:rFonts w:hint="cs"/>
                            <w:b/>
                            <w:bCs/>
                            <w:rtl/>
                          </w:rPr>
                          <w:t>الاتساع المكاني</w:t>
                        </w:r>
                      </w:p>
                    </w:tc>
                    <w:tc>
                      <w:tcPr>
                        <w:tcW w:w="2042" w:type="dxa"/>
                        <w:vAlign w:val="center"/>
                        <w:hideMark/>
                      </w:tcPr>
                      <w:p w:rsidR="00002EDE" w:rsidRPr="00071A86" w:rsidRDefault="00002EDE" w:rsidP="00B0734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071A86">
                          <w:rPr>
                            <w:rFonts w:hint="cs"/>
                            <w:b/>
                            <w:bCs/>
                            <w:rtl/>
                          </w:rPr>
                          <w:t>مثال</w:t>
                        </w:r>
                      </w:p>
                    </w:tc>
                  </w:tr>
                  <w:tr w:rsidR="00002EDE" w:rsidRPr="00071A86" w:rsidTr="00002EDE">
                    <w:trPr>
                      <w:trHeight w:val="634"/>
                      <w:jc w:val="center"/>
                    </w:trPr>
                    <w:tc>
                      <w:tcPr>
                        <w:tcW w:w="2587" w:type="dxa"/>
                        <w:vAlign w:val="center"/>
                        <w:hideMark/>
                      </w:tcPr>
                      <w:p w:rsidR="00002EDE" w:rsidRPr="00071A86" w:rsidRDefault="00002EDE" w:rsidP="00B0734F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071A86">
                          <w:rPr>
                            <w:b/>
                            <w:bCs/>
                            <w:rtl/>
                          </w:rPr>
                          <w:t>شبكة الحاسب المحلية</w:t>
                        </w:r>
                      </w:p>
                      <w:p w:rsidR="00002EDE" w:rsidRPr="00071A86" w:rsidRDefault="00002EDE" w:rsidP="00B0734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071A86">
                          <w:rPr>
                            <w:b/>
                            <w:bCs/>
                          </w:rPr>
                          <w:t>LAN</w:t>
                        </w:r>
                      </w:p>
                    </w:tc>
                    <w:tc>
                      <w:tcPr>
                        <w:tcW w:w="1554" w:type="dxa"/>
                        <w:vAlign w:val="center"/>
                        <w:hideMark/>
                      </w:tcPr>
                      <w:p w:rsidR="00002EDE" w:rsidRPr="00071A86" w:rsidRDefault="00002EDE" w:rsidP="00B0734F">
                        <w:pPr>
                          <w:jc w:val="center"/>
                        </w:pPr>
                        <w:r w:rsidRPr="00071A86">
                          <w:rPr>
                            <w:rtl/>
                          </w:rPr>
                          <w:t>مساحة مكانية محدودة</w:t>
                        </w:r>
                      </w:p>
                    </w:tc>
                    <w:tc>
                      <w:tcPr>
                        <w:tcW w:w="2042" w:type="dxa"/>
                        <w:vAlign w:val="center"/>
                        <w:hideMark/>
                      </w:tcPr>
                      <w:p w:rsidR="00002EDE" w:rsidRPr="00071A86" w:rsidRDefault="00002EDE" w:rsidP="00B0734F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</w:rPr>
                          <w:t>................................</w:t>
                        </w:r>
                      </w:p>
                    </w:tc>
                  </w:tr>
                  <w:tr w:rsidR="00002EDE" w:rsidRPr="00071A86" w:rsidTr="00002EDE">
                    <w:trPr>
                      <w:trHeight w:val="634"/>
                      <w:jc w:val="center"/>
                    </w:trPr>
                    <w:tc>
                      <w:tcPr>
                        <w:tcW w:w="2587" w:type="dxa"/>
                        <w:vAlign w:val="center"/>
                        <w:hideMark/>
                      </w:tcPr>
                      <w:p w:rsidR="00002EDE" w:rsidRPr="00071A86" w:rsidRDefault="00002EDE" w:rsidP="00B0734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071A86">
                          <w:rPr>
                            <w:b/>
                            <w:bCs/>
                            <w:rtl/>
                          </w:rPr>
                          <w:t>شبكة الحاسب المتوسطة</w:t>
                        </w:r>
                        <w:r w:rsidRPr="00071A86">
                          <w:rPr>
                            <w:b/>
                            <w:bCs/>
                          </w:rPr>
                          <w:t xml:space="preserve"> </w:t>
                        </w:r>
                        <w:r w:rsidRPr="00071A86">
                          <w:rPr>
                            <w:rFonts w:hint="cs"/>
                            <w:b/>
                            <w:bCs/>
                            <w:rtl/>
                          </w:rPr>
                          <w:t xml:space="preserve"> </w:t>
                        </w:r>
                        <w:r w:rsidRPr="00071A86">
                          <w:rPr>
                            <w:b/>
                            <w:bCs/>
                          </w:rPr>
                          <w:t>MAN</w:t>
                        </w:r>
                      </w:p>
                    </w:tc>
                    <w:tc>
                      <w:tcPr>
                        <w:tcW w:w="1554" w:type="dxa"/>
                        <w:vAlign w:val="center"/>
                        <w:hideMark/>
                      </w:tcPr>
                      <w:p w:rsidR="00002EDE" w:rsidRPr="00071A86" w:rsidRDefault="00002EDE" w:rsidP="00B0734F">
                        <w:pPr>
                          <w:jc w:val="center"/>
                        </w:pPr>
                        <w:r w:rsidRPr="00071A86">
                          <w:rPr>
                            <w:rtl/>
                          </w:rPr>
                          <w:t>مساحة مكانية متوسطة</w:t>
                        </w:r>
                      </w:p>
                    </w:tc>
                    <w:tc>
                      <w:tcPr>
                        <w:tcW w:w="2042" w:type="dxa"/>
                        <w:vAlign w:val="center"/>
                        <w:hideMark/>
                      </w:tcPr>
                      <w:p w:rsidR="00002EDE" w:rsidRPr="00071A86" w:rsidRDefault="00002EDE" w:rsidP="00B0734F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</w:rPr>
                          <w:t>...............................</w:t>
                        </w:r>
                      </w:p>
                    </w:tc>
                  </w:tr>
                  <w:tr w:rsidR="00002EDE" w:rsidRPr="00071A86" w:rsidTr="00002EDE">
                    <w:trPr>
                      <w:trHeight w:val="634"/>
                      <w:jc w:val="center"/>
                    </w:trPr>
                    <w:tc>
                      <w:tcPr>
                        <w:tcW w:w="2587" w:type="dxa"/>
                        <w:vAlign w:val="center"/>
                        <w:hideMark/>
                      </w:tcPr>
                      <w:p w:rsidR="00002EDE" w:rsidRPr="00071A86" w:rsidRDefault="00002EDE" w:rsidP="00B0734F">
                        <w:pPr>
                          <w:jc w:val="center"/>
                          <w:rPr>
                            <w:b/>
                            <w:bCs/>
                            <w:rtl/>
                          </w:rPr>
                        </w:pPr>
                        <w:r w:rsidRPr="00071A86">
                          <w:rPr>
                            <w:b/>
                            <w:bCs/>
                            <w:rtl/>
                          </w:rPr>
                          <w:t>شبكة الحاسب الموسعة</w:t>
                        </w:r>
                      </w:p>
                      <w:p w:rsidR="00002EDE" w:rsidRPr="00071A86" w:rsidRDefault="00002EDE" w:rsidP="00B0734F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071A86">
                          <w:rPr>
                            <w:b/>
                            <w:bCs/>
                          </w:rPr>
                          <w:t>WAN</w:t>
                        </w:r>
                      </w:p>
                    </w:tc>
                    <w:tc>
                      <w:tcPr>
                        <w:tcW w:w="1554" w:type="dxa"/>
                        <w:vAlign w:val="center"/>
                        <w:hideMark/>
                      </w:tcPr>
                      <w:p w:rsidR="00002EDE" w:rsidRPr="00071A86" w:rsidRDefault="00002EDE" w:rsidP="00B0734F">
                        <w:pPr>
                          <w:jc w:val="center"/>
                        </w:pPr>
                        <w:r w:rsidRPr="00071A86">
                          <w:rPr>
                            <w:rtl/>
                          </w:rPr>
                          <w:t>مساحة مكانية كبيرة</w:t>
                        </w:r>
                      </w:p>
                    </w:tc>
                    <w:tc>
                      <w:tcPr>
                        <w:tcW w:w="2042" w:type="dxa"/>
                        <w:vAlign w:val="center"/>
                        <w:hideMark/>
                      </w:tcPr>
                      <w:p w:rsidR="00002EDE" w:rsidRPr="00071A86" w:rsidRDefault="00002EDE" w:rsidP="00B0734F">
                        <w:pPr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................................</w:t>
                        </w:r>
                      </w:p>
                    </w:tc>
                  </w:tr>
                </w:tbl>
                <w:p w:rsidR="00280057" w:rsidRDefault="00280057" w:rsidP="00280057">
                  <w:pPr>
                    <w:bidi/>
                    <w:rPr>
                      <w:rtl/>
                    </w:rPr>
                  </w:pPr>
                </w:p>
                <w:p w:rsidR="00280057" w:rsidRPr="0052404F" w:rsidRDefault="00002EDE" w:rsidP="0052404F">
                  <w:pPr>
                    <w:pStyle w:val="a6"/>
                    <w:numPr>
                      <w:ilvl w:val="0"/>
                      <w:numId w:val="7"/>
                    </w:numPr>
                    <w:bidi/>
                    <w:ind w:left="350"/>
                    <w:rPr>
                      <w:b/>
                      <w:bCs/>
                      <w:rtl/>
                    </w:rPr>
                  </w:pPr>
                  <w:r w:rsidRPr="0052404F">
                    <w:rPr>
                      <w:rFonts w:hint="cs"/>
                      <w:b/>
                      <w:bCs/>
                      <w:rtl/>
                    </w:rPr>
                    <w:t>عرف الانترنت ؟</w:t>
                  </w:r>
                </w:p>
                <w:p w:rsidR="00002EDE" w:rsidRDefault="00002EDE" w:rsidP="00002EDE">
                  <w:pPr>
                    <w:bidi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</w:t>
                  </w:r>
                </w:p>
                <w:p w:rsidR="00002EDE" w:rsidRPr="0052404F" w:rsidRDefault="00002EDE" w:rsidP="0052404F">
                  <w:pPr>
                    <w:pStyle w:val="a6"/>
                    <w:numPr>
                      <w:ilvl w:val="0"/>
                      <w:numId w:val="7"/>
                    </w:numPr>
                    <w:bidi/>
                    <w:ind w:left="350"/>
                    <w:rPr>
                      <w:b/>
                      <w:bCs/>
                      <w:rtl/>
                    </w:rPr>
                  </w:pPr>
                  <w:r w:rsidRPr="0052404F">
                    <w:rPr>
                      <w:rFonts w:hint="cs"/>
                      <w:b/>
                      <w:bCs/>
                      <w:rtl/>
                    </w:rPr>
                    <w:t>اذكر فوائد الانترنت ؟</w:t>
                  </w:r>
                </w:p>
                <w:p w:rsidR="00002EDE" w:rsidRDefault="00002EDE" w:rsidP="00002EDE">
                  <w:pPr>
                    <w:bidi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1-..................................................2-..........................................</w:t>
                  </w:r>
                </w:p>
                <w:p w:rsidR="00002EDE" w:rsidRDefault="00002EDE" w:rsidP="00002EDE">
                  <w:pPr>
                    <w:bidi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3-................................................. </w:t>
                  </w:r>
                </w:p>
                <w:p w:rsidR="00002EDE" w:rsidRPr="0052404F" w:rsidRDefault="00002EDE" w:rsidP="0052404F">
                  <w:pPr>
                    <w:pStyle w:val="a6"/>
                    <w:numPr>
                      <w:ilvl w:val="0"/>
                      <w:numId w:val="7"/>
                    </w:numPr>
                    <w:bidi/>
                    <w:ind w:left="350"/>
                    <w:rPr>
                      <w:b/>
                      <w:bCs/>
                      <w:rtl/>
                    </w:rPr>
                  </w:pPr>
                  <w:r w:rsidRPr="0052404F">
                    <w:rPr>
                      <w:rFonts w:hint="cs"/>
                      <w:b/>
                      <w:bCs/>
                      <w:rtl/>
                    </w:rPr>
                    <w:t>عدد العوامل المساعدة على انتشار الانترنت ؟</w:t>
                  </w:r>
                </w:p>
                <w:p w:rsidR="00002EDE" w:rsidRDefault="00002EDE" w:rsidP="00002EDE">
                  <w:pPr>
                    <w:bidi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1-.................................................2-............................................</w:t>
                  </w:r>
                </w:p>
                <w:p w:rsidR="00002EDE" w:rsidRDefault="00002EDE" w:rsidP="00002EDE">
                  <w:pPr>
                    <w:bidi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3-................................................4-.............................................</w:t>
                  </w:r>
                </w:p>
                <w:p w:rsidR="00002EDE" w:rsidRDefault="00002EDE" w:rsidP="00002EDE">
                  <w:pPr>
                    <w:bidi/>
                    <w:rPr>
                      <w:rtl/>
                    </w:rPr>
                  </w:pPr>
                </w:p>
                <w:p w:rsidR="00002EDE" w:rsidRPr="0052404F" w:rsidRDefault="00002EDE" w:rsidP="0052404F">
                  <w:pPr>
                    <w:pStyle w:val="a6"/>
                    <w:numPr>
                      <w:ilvl w:val="0"/>
                      <w:numId w:val="7"/>
                    </w:numPr>
                    <w:bidi/>
                    <w:ind w:left="350"/>
                    <w:rPr>
                      <w:b/>
                      <w:bCs/>
                      <w:rtl/>
                    </w:rPr>
                  </w:pPr>
                  <w:r w:rsidRPr="0052404F">
                    <w:rPr>
                      <w:rFonts w:hint="cs"/>
                      <w:b/>
                      <w:bCs/>
                      <w:rtl/>
                    </w:rPr>
                    <w:t xml:space="preserve">هل جميع مواقع الانترنت يمكن الوثوق </w:t>
                  </w:r>
                  <w:r w:rsidR="00756742" w:rsidRPr="0052404F">
                    <w:rPr>
                      <w:rFonts w:hint="cs"/>
                      <w:b/>
                      <w:bCs/>
                      <w:rtl/>
                    </w:rPr>
                    <w:t>بمعلوماتها ؟وما المواقع الممكن الوثوق بها ؟</w:t>
                  </w:r>
                </w:p>
                <w:p w:rsidR="00756742" w:rsidRDefault="00756742" w:rsidP="00756742">
                  <w:pPr>
                    <w:bidi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280057" w:rsidRDefault="00280057" w:rsidP="00280057">
                  <w:pPr>
                    <w:bidi/>
                    <w:rPr>
                      <w:rtl/>
                    </w:rPr>
                  </w:pPr>
                </w:p>
                <w:p w:rsidR="001C3F99" w:rsidRDefault="001C3F99" w:rsidP="001C3F99">
                  <w:pPr>
                    <w:bidi/>
                    <w:rPr>
                      <w:rtl/>
                    </w:rPr>
                  </w:pPr>
                </w:p>
                <w:p w:rsidR="001C3F99" w:rsidRPr="001C3F99" w:rsidRDefault="001C3F99" w:rsidP="001C3F99">
                  <w:pPr>
                    <w:bidi/>
                    <w:rPr>
                      <w:rtl/>
                    </w:rPr>
                  </w:pPr>
                </w:p>
                <w:p w:rsidR="00027B33" w:rsidRDefault="00027B33" w:rsidP="00027B33">
                  <w:pPr>
                    <w:bidi/>
                    <w:ind w:left="395"/>
                  </w:pPr>
                </w:p>
              </w:txbxContent>
            </v:textbox>
            <w10:wrap anchorx="page" anchory="page"/>
          </v:roundrect>
        </w:pict>
      </w:r>
    </w:p>
    <w:p w:rsidR="006C4517" w:rsidRPr="001B359E" w:rsidRDefault="00C732E0" w:rsidP="006C4517">
      <w:pPr>
        <w:jc w:val="right"/>
      </w:pPr>
      <w:r>
        <w:rPr>
          <w:noProof/>
        </w:rPr>
        <w:pict>
          <v:roundrect id="_x0000_s1167" style="position:absolute;left:0;text-align:left;margin-left:60pt;margin-top:310pt;width:315pt;height:25pt;z-index:251658240;mso-position-horizontal-relative:page;mso-position-vertical-relative:page" arcsize="10923f" fillcolor="white [3201]" strokecolor="black [3200]" strokeweight="1.5pt">
            <v:shadow color="#868686"/>
            <v:textbox style="mso-next-textbox:#_x0000_s1167">
              <w:txbxContent>
                <w:p w:rsidR="00ED7006" w:rsidRDefault="00ED7006" w:rsidP="00ED7006">
                  <w:pPr>
                    <w:jc w:val="center"/>
                    <w:rPr>
                      <w:rtl/>
                    </w:rPr>
                  </w:pPr>
                  <w:r>
                    <w:t xml:space="preserve">http : / / www. </w:t>
                  </w:r>
                  <w:r>
                    <w:rPr>
                      <w:rFonts w:hint="cs"/>
                      <w:rtl/>
                    </w:rPr>
                    <w:t xml:space="preserve">اسم الموقع </w:t>
                  </w:r>
                  <w:r>
                    <w:t xml:space="preserve"> . </w:t>
                  </w:r>
                  <w:r>
                    <w:rPr>
                      <w:rFonts w:hint="cs"/>
                      <w:rtl/>
                    </w:rPr>
                    <w:t xml:space="preserve">نوع الموقع  </w:t>
                  </w:r>
                  <w:r>
                    <w:t xml:space="preserve"> . </w:t>
                  </w:r>
                  <w:r>
                    <w:rPr>
                      <w:rFonts w:hint="cs"/>
                      <w:rtl/>
                    </w:rPr>
                    <w:t>رمز الدولة</w:t>
                  </w:r>
                </w:p>
              </w:txbxContent>
            </v:textbox>
            <w10:wrap anchorx="page" anchory="page"/>
          </v:roundrect>
        </w:pict>
      </w:r>
      <w:r>
        <w:rPr>
          <w:noProof/>
        </w:rPr>
        <w:pict>
          <v:oval id="_x0000_s1165" style="position:absolute;left:0;text-align:left;margin-left:385.95pt;margin-top:546pt;width:32pt;height:40pt;z-index:251653632;mso-position-horizontal-relative:page;mso-position-vertical-relative:page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FD7401" w:rsidRPr="00756742" w:rsidRDefault="00756742" w:rsidP="00FD7401">
                  <w:pPr>
                    <w:jc w:val="center"/>
                    <w:rPr>
                      <w:sz w:val="22"/>
                      <w:szCs w:val="22"/>
                    </w:rPr>
                  </w:pPr>
                  <w:r w:rsidRPr="00756742">
                    <w:rPr>
                      <w:sz w:val="22"/>
                      <w:szCs w:val="22"/>
                    </w:rPr>
                    <w:t>10</w:t>
                  </w:r>
                </w:p>
              </w:txbxContent>
            </v:textbox>
            <w10:wrap anchorx="page" anchory="page"/>
          </v:oval>
        </w:pict>
      </w:r>
    </w:p>
    <w:sectPr w:rsidR="006C4517" w:rsidRPr="001B359E" w:rsidSect="00384D9D">
      <w:headerReference w:type="default" r:id="rId8"/>
      <w:footerReference w:type="default" r:id="rId9"/>
      <w:pgSz w:w="15840" w:h="12240" w:orient="landscape"/>
      <w:pgMar w:top="720" w:right="734" w:bottom="720" w:left="720" w:header="374" w:footer="662" w:gutter="0"/>
      <w:pgNumType w:start="1"/>
      <w:cols w:space="360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F81" w:rsidRDefault="00390F81" w:rsidP="00DB3A47">
      <w:pPr>
        <w:pStyle w:val="BodyTextBold"/>
      </w:pPr>
      <w:r>
        <w:separator/>
      </w:r>
    </w:p>
  </w:endnote>
  <w:endnote w:type="continuationSeparator" w:id="1">
    <w:p w:rsidR="00390F81" w:rsidRDefault="00390F81" w:rsidP="00DB3A47">
      <w:pPr>
        <w:pStyle w:val="BodyTextBold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1CA" w:rsidRDefault="009911CA">
    <w:pPr>
      <w:tabs>
        <w:tab w:val="center" w:pos="4320"/>
        <w:tab w:val="right" w:pos="8640"/>
      </w:tabs>
      <w:rPr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F81" w:rsidRDefault="00390F81" w:rsidP="00DB3A47">
      <w:pPr>
        <w:pStyle w:val="BodyTextBold"/>
      </w:pPr>
      <w:r>
        <w:separator/>
      </w:r>
    </w:p>
  </w:footnote>
  <w:footnote w:type="continuationSeparator" w:id="1">
    <w:p w:rsidR="00390F81" w:rsidRDefault="00390F81" w:rsidP="00DB3A47">
      <w:pPr>
        <w:pStyle w:val="BodyTextBold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1CA" w:rsidRDefault="009911CA">
    <w:pPr>
      <w:tabs>
        <w:tab w:val="center" w:pos="4320"/>
        <w:tab w:val="right" w:pos="8640"/>
      </w:tabs>
      <w:rPr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3AA4"/>
    <w:multiLevelType w:val="hybridMultilevel"/>
    <w:tmpl w:val="21645EB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</w:abstractNum>
  <w:abstractNum w:abstractNumId="1">
    <w:nsid w:val="057F00B5"/>
    <w:multiLevelType w:val="hybridMultilevel"/>
    <w:tmpl w:val="C2BA0794"/>
    <w:lvl w:ilvl="0" w:tplc="04090001">
      <w:start w:val="1"/>
      <w:numFmt w:val="bullet"/>
      <w:lvlText w:val=""/>
      <w:lvlJc w:val="left"/>
      <w:pPr>
        <w:ind w:left="11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5" w:hanging="360"/>
      </w:pPr>
      <w:rPr>
        <w:rFonts w:ascii="Wingdings" w:hAnsi="Wingdings" w:hint="default"/>
      </w:rPr>
    </w:lvl>
  </w:abstractNum>
  <w:abstractNum w:abstractNumId="2">
    <w:nsid w:val="1E670210"/>
    <w:multiLevelType w:val="hybridMultilevel"/>
    <w:tmpl w:val="BF92DF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6762C6"/>
    <w:multiLevelType w:val="hybridMultilevel"/>
    <w:tmpl w:val="39306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5F1742"/>
    <w:multiLevelType w:val="hybridMultilevel"/>
    <w:tmpl w:val="F52AD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087BD3"/>
    <w:multiLevelType w:val="hybridMultilevel"/>
    <w:tmpl w:val="5ED8F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E604DC"/>
    <w:multiLevelType w:val="hybridMultilevel"/>
    <w:tmpl w:val="5C7216FE"/>
    <w:lvl w:ilvl="0" w:tplc="3350CBCE">
      <w:start w:val="1"/>
      <w:numFmt w:val="decimal"/>
      <w:lvlText w:val="%1-"/>
      <w:lvlJc w:val="left"/>
      <w:pPr>
        <w:ind w:left="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5" w:hanging="360"/>
      </w:pPr>
    </w:lvl>
    <w:lvl w:ilvl="2" w:tplc="0409001B" w:tentative="1">
      <w:start w:val="1"/>
      <w:numFmt w:val="lowerRoman"/>
      <w:lvlText w:val="%3."/>
      <w:lvlJc w:val="right"/>
      <w:pPr>
        <w:ind w:left="2195" w:hanging="180"/>
      </w:pPr>
    </w:lvl>
    <w:lvl w:ilvl="3" w:tplc="0409000F" w:tentative="1">
      <w:start w:val="1"/>
      <w:numFmt w:val="decimal"/>
      <w:lvlText w:val="%4."/>
      <w:lvlJc w:val="left"/>
      <w:pPr>
        <w:ind w:left="2915" w:hanging="360"/>
      </w:pPr>
    </w:lvl>
    <w:lvl w:ilvl="4" w:tplc="04090019" w:tentative="1">
      <w:start w:val="1"/>
      <w:numFmt w:val="lowerLetter"/>
      <w:lvlText w:val="%5."/>
      <w:lvlJc w:val="left"/>
      <w:pPr>
        <w:ind w:left="3635" w:hanging="360"/>
      </w:pPr>
    </w:lvl>
    <w:lvl w:ilvl="5" w:tplc="0409001B" w:tentative="1">
      <w:start w:val="1"/>
      <w:numFmt w:val="lowerRoman"/>
      <w:lvlText w:val="%6."/>
      <w:lvlJc w:val="right"/>
      <w:pPr>
        <w:ind w:left="4355" w:hanging="180"/>
      </w:pPr>
    </w:lvl>
    <w:lvl w:ilvl="6" w:tplc="0409000F" w:tentative="1">
      <w:start w:val="1"/>
      <w:numFmt w:val="decimal"/>
      <w:lvlText w:val="%7."/>
      <w:lvlJc w:val="left"/>
      <w:pPr>
        <w:ind w:left="5075" w:hanging="360"/>
      </w:pPr>
    </w:lvl>
    <w:lvl w:ilvl="7" w:tplc="04090019" w:tentative="1">
      <w:start w:val="1"/>
      <w:numFmt w:val="lowerLetter"/>
      <w:lvlText w:val="%8."/>
      <w:lvlJc w:val="left"/>
      <w:pPr>
        <w:ind w:left="5795" w:hanging="360"/>
      </w:pPr>
    </w:lvl>
    <w:lvl w:ilvl="8" w:tplc="04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7">
    <w:nsid w:val="6A7005E1"/>
    <w:multiLevelType w:val="hybridMultilevel"/>
    <w:tmpl w:val="DD84B9A4"/>
    <w:lvl w:ilvl="0" w:tplc="D4487EB8">
      <w:start w:val="1"/>
      <w:numFmt w:val="decimal"/>
      <w:lvlText w:val="%1)"/>
      <w:lvlJc w:val="left"/>
      <w:pPr>
        <w:ind w:left="11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4" w:hanging="360"/>
      </w:pPr>
    </w:lvl>
    <w:lvl w:ilvl="2" w:tplc="0409001B" w:tentative="1">
      <w:start w:val="1"/>
      <w:numFmt w:val="lowerRoman"/>
      <w:lvlText w:val="%3."/>
      <w:lvlJc w:val="right"/>
      <w:pPr>
        <w:ind w:left="2564" w:hanging="180"/>
      </w:pPr>
    </w:lvl>
    <w:lvl w:ilvl="3" w:tplc="0409000F" w:tentative="1">
      <w:start w:val="1"/>
      <w:numFmt w:val="decimal"/>
      <w:lvlText w:val="%4."/>
      <w:lvlJc w:val="left"/>
      <w:pPr>
        <w:ind w:left="3284" w:hanging="360"/>
      </w:pPr>
    </w:lvl>
    <w:lvl w:ilvl="4" w:tplc="04090019" w:tentative="1">
      <w:start w:val="1"/>
      <w:numFmt w:val="lowerLetter"/>
      <w:lvlText w:val="%5."/>
      <w:lvlJc w:val="left"/>
      <w:pPr>
        <w:ind w:left="4004" w:hanging="360"/>
      </w:pPr>
    </w:lvl>
    <w:lvl w:ilvl="5" w:tplc="0409001B" w:tentative="1">
      <w:start w:val="1"/>
      <w:numFmt w:val="lowerRoman"/>
      <w:lvlText w:val="%6."/>
      <w:lvlJc w:val="right"/>
      <w:pPr>
        <w:ind w:left="4724" w:hanging="180"/>
      </w:pPr>
    </w:lvl>
    <w:lvl w:ilvl="6" w:tplc="0409000F" w:tentative="1">
      <w:start w:val="1"/>
      <w:numFmt w:val="decimal"/>
      <w:lvlText w:val="%7."/>
      <w:lvlJc w:val="left"/>
      <w:pPr>
        <w:ind w:left="5444" w:hanging="360"/>
      </w:pPr>
    </w:lvl>
    <w:lvl w:ilvl="7" w:tplc="04090019" w:tentative="1">
      <w:start w:val="1"/>
      <w:numFmt w:val="lowerLetter"/>
      <w:lvlText w:val="%8."/>
      <w:lvlJc w:val="left"/>
      <w:pPr>
        <w:ind w:left="6164" w:hanging="360"/>
      </w:pPr>
    </w:lvl>
    <w:lvl w:ilvl="8" w:tplc="0409001B" w:tentative="1">
      <w:start w:val="1"/>
      <w:numFmt w:val="lowerRoman"/>
      <w:lvlText w:val="%9."/>
      <w:lvlJc w:val="right"/>
      <w:pPr>
        <w:ind w:left="6884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7"/>
  </w:num>
  <w:num w:numId="7">
    <w:abstractNumId w:val="4"/>
  </w:num>
  <w:num w:numId="8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ttachedTemplate r:id="rId1"/>
  <w:stylePaneFormatFilter w:val="3F01"/>
  <w:defaultTabStop w:val="720"/>
  <w:drawingGridHorizontalSpacing w:val="720"/>
  <w:drawingGridVerticalSpacing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5178"/>
    <w:rsid w:val="00002CE4"/>
    <w:rsid w:val="00002EDE"/>
    <w:rsid w:val="00004FCB"/>
    <w:rsid w:val="0000772F"/>
    <w:rsid w:val="00013780"/>
    <w:rsid w:val="000207BA"/>
    <w:rsid w:val="00024DA4"/>
    <w:rsid w:val="00027B33"/>
    <w:rsid w:val="00030AF0"/>
    <w:rsid w:val="00060150"/>
    <w:rsid w:val="00076D5E"/>
    <w:rsid w:val="000A3D52"/>
    <w:rsid w:val="000A6329"/>
    <w:rsid w:val="000B6A18"/>
    <w:rsid w:val="000C1487"/>
    <w:rsid w:val="000C22FC"/>
    <w:rsid w:val="000D46BC"/>
    <w:rsid w:val="000E620C"/>
    <w:rsid w:val="000F105D"/>
    <w:rsid w:val="0011169C"/>
    <w:rsid w:val="0013011E"/>
    <w:rsid w:val="001423B9"/>
    <w:rsid w:val="00150A9D"/>
    <w:rsid w:val="0015606E"/>
    <w:rsid w:val="001667AD"/>
    <w:rsid w:val="00186249"/>
    <w:rsid w:val="001B359E"/>
    <w:rsid w:val="001C2D4F"/>
    <w:rsid w:val="001C3F99"/>
    <w:rsid w:val="001E5F78"/>
    <w:rsid w:val="00204F0D"/>
    <w:rsid w:val="00207413"/>
    <w:rsid w:val="00223B8A"/>
    <w:rsid w:val="00232DBF"/>
    <w:rsid w:val="00233B60"/>
    <w:rsid w:val="00236D89"/>
    <w:rsid w:val="00242548"/>
    <w:rsid w:val="002727B3"/>
    <w:rsid w:val="00280057"/>
    <w:rsid w:val="002918FC"/>
    <w:rsid w:val="0029388E"/>
    <w:rsid w:val="002A1A15"/>
    <w:rsid w:val="002B2154"/>
    <w:rsid w:val="00316DAD"/>
    <w:rsid w:val="003567A7"/>
    <w:rsid w:val="00384D9D"/>
    <w:rsid w:val="00390F81"/>
    <w:rsid w:val="003942D4"/>
    <w:rsid w:val="003B0769"/>
    <w:rsid w:val="003C3A1D"/>
    <w:rsid w:val="003E218B"/>
    <w:rsid w:val="00411566"/>
    <w:rsid w:val="004127C1"/>
    <w:rsid w:val="00422059"/>
    <w:rsid w:val="00433089"/>
    <w:rsid w:val="0043387D"/>
    <w:rsid w:val="00435330"/>
    <w:rsid w:val="00442C39"/>
    <w:rsid w:val="0044775A"/>
    <w:rsid w:val="004545A5"/>
    <w:rsid w:val="004566A2"/>
    <w:rsid w:val="00463406"/>
    <w:rsid w:val="00464FCF"/>
    <w:rsid w:val="00466D06"/>
    <w:rsid w:val="00471E45"/>
    <w:rsid w:val="004965C6"/>
    <w:rsid w:val="004A10BE"/>
    <w:rsid w:val="004C469C"/>
    <w:rsid w:val="004D4DAC"/>
    <w:rsid w:val="004E52CC"/>
    <w:rsid w:val="00506637"/>
    <w:rsid w:val="0052404F"/>
    <w:rsid w:val="00532AAD"/>
    <w:rsid w:val="00546B8E"/>
    <w:rsid w:val="00554707"/>
    <w:rsid w:val="0057551F"/>
    <w:rsid w:val="00594BA3"/>
    <w:rsid w:val="005B00E9"/>
    <w:rsid w:val="005B5DC7"/>
    <w:rsid w:val="005E091D"/>
    <w:rsid w:val="006056C0"/>
    <w:rsid w:val="006302D6"/>
    <w:rsid w:val="0064266C"/>
    <w:rsid w:val="006712DD"/>
    <w:rsid w:val="006A274D"/>
    <w:rsid w:val="006B4A80"/>
    <w:rsid w:val="006C4517"/>
    <w:rsid w:val="006C5130"/>
    <w:rsid w:val="0072195A"/>
    <w:rsid w:val="00731643"/>
    <w:rsid w:val="007344CE"/>
    <w:rsid w:val="00737E4C"/>
    <w:rsid w:val="007435A3"/>
    <w:rsid w:val="00756742"/>
    <w:rsid w:val="00785CF5"/>
    <w:rsid w:val="007A2C00"/>
    <w:rsid w:val="007E4DBF"/>
    <w:rsid w:val="00800EE4"/>
    <w:rsid w:val="00884DC8"/>
    <w:rsid w:val="008A6E8A"/>
    <w:rsid w:val="008B719F"/>
    <w:rsid w:val="008C2C20"/>
    <w:rsid w:val="008D6E59"/>
    <w:rsid w:val="008D75A5"/>
    <w:rsid w:val="008E7FFD"/>
    <w:rsid w:val="009150E5"/>
    <w:rsid w:val="00920C27"/>
    <w:rsid w:val="00930078"/>
    <w:rsid w:val="00930DF1"/>
    <w:rsid w:val="009351BE"/>
    <w:rsid w:val="0093528D"/>
    <w:rsid w:val="009831BC"/>
    <w:rsid w:val="009911CA"/>
    <w:rsid w:val="0099746E"/>
    <w:rsid w:val="009D53DA"/>
    <w:rsid w:val="009F548F"/>
    <w:rsid w:val="00A2412D"/>
    <w:rsid w:val="00A4042D"/>
    <w:rsid w:val="00A824DE"/>
    <w:rsid w:val="00AA7A6E"/>
    <w:rsid w:val="00AC7FA6"/>
    <w:rsid w:val="00AF5F6B"/>
    <w:rsid w:val="00B04D4E"/>
    <w:rsid w:val="00B05178"/>
    <w:rsid w:val="00B35CFE"/>
    <w:rsid w:val="00B41B63"/>
    <w:rsid w:val="00B67159"/>
    <w:rsid w:val="00BB4051"/>
    <w:rsid w:val="00BC430F"/>
    <w:rsid w:val="00BC640D"/>
    <w:rsid w:val="00BC7512"/>
    <w:rsid w:val="00BE351A"/>
    <w:rsid w:val="00BE6436"/>
    <w:rsid w:val="00BF4B5C"/>
    <w:rsid w:val="00C100C1"/>
    <w:rsid w:val="00C15B2E"/>
    <w:rsid w:val="00C31C76"/>
    <w:rsid w:val="00C403FD"/>
    <w:rsid w:val="00C46BA3"/>
    <w:rsid w:val="00C732E0"/>
    <w:rsid w:val="00C870B4"/>
    <w:rsid w:val="00C90677"/>
    <w:rsid w:val="00CA6E9B"/>
    <w:rsid w:val="00CB1A76"/>
    <w:rsid w:val="00CE2B6C"/>
    <w:rsid w:val="00CF5FCD"/>
    <w:rsid w:val="00D07A66"/>
    <w:rsid w:val="00D41EC4"/>
    <w:rsid w:val="00D705F9"/>
    <w:rsid w:val="00D85022"/>
    <w:rsid w:val="00DB3A47"/>
    <w:rsid w:val="00DB5320"/>
    <w:rsid w:val="00DD5771"/>
    <w:rsid w:val="00DF7C5A"/>
    <w:rsid w:val="00E05961"/>
    <w:rsid w:val="00E1700E"/>
    <w:rsid w:val="00E225C5"/>
    <w:rsid w:val="00E30580"/>
    <w:rsid w:val="00E31BC6"/>
    <w:rsid w:val="00E407D6"/>
    <w:rsid w:val="00E41092"/>
    <w:rsid w:val="00E458E7"/>
    <w:rsid w:val="00E51F6C"/>
    <w:rsid w:val="00E61BFA"/>
    <w:rsid w:val="00E92A72"/>
    <w:rsid w:val="00EA79D3"/>
    <w:rsid w:val="00EC098E"/>
    <w:rsid w:val="00EC3DBA"/>
    <w:rsid w:val="00ED7006"/>
    <w:rsid w:val="00EF30E9"/>
    <w:rsid w:val="00EF5702"/>
    <w:rsid w:val="00F11F1B"/>
    <w:rsid w:val="00F31F43"/>
    <w:rsid w:val="00F44790"/>
    <w:rsid w:val="00F61DCB"/>
    <w:rsid w:val="00F702E6"/>
    <w:rsid w:val="00FA08B2"/>
    <w:rsid w:val="00FB1B6C"/>
    <w:rsid w:val="00FC3CB3"/>
    <w:rsid w:val="00FC6180"/>
    <w:rsid w:val="00FD3560"/>
    <w:rsid w:val="00FD7401"/>
    <w:rsid w:val="00FF4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style="mso-position-horizontal-relative:page;mso-position-vertical-relative:page" fillcolor="white" stroke="f">
      <v:fill color="white"/>
      <v:stroke on="f"/>
      <o:colormru v:ext="edit" colors="#007a5b"/>
      <o:colormenu v:ext="edit" strokecolor="#007a5b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30E9"/>
    <w:rPr>
      <w:sz w:val="24"/>
      <w:szCs w:val="24"/>
    </w:rPr>
  </w:style>
  <w:style w:type="paragraph" w:styleId="1">
    <w:name w:val="heading 1"/>
    <w:basedOn w:val="a"/>
    <w:next w:val="a"/>
    <w:qFormat/>
    <w:rsid w:val="00384D9D"/>
    <w:pPr>
      <w:spacing w:line="1200" w:lineRule="exact"/>
      <w:outlineLvl w:val="0"/>
    </w:pPr>
    <w:rPr>
      <w:rFonts w:ascii="Garamond" w:hAnsi="Garamond"/>
      <w:i/>
      <w:color w:val="007A5B"/>
      <w:sz w:val="32"/>
      <w:szCs w:val="36"/>
    </w:rPr>
  </w:style>
  <w:style w:type="paragraph" w:styleId="2">
    <w:name w:val="heading 2"/>
    <w:basedOn w:val="a"/>
    <w:next w:val="a"/>
    <w:qFormat/>
    <w:rsid w:val="005B5DC7"/>
    <w:pPr>
      <w:spacing w:after="600"/>
      <w:outlineLvl w:val="1"/>
    </w:pPr>
    <w:rPr>
      <w:rFonts w:ascii="Garamond" w:hAnsi="Garamond"/>
      <w:b/>
      <w:color w:val="007A5B"/>
      <w:sz w:val="36"/>
    </w:rPr>
  </w:style>
  <w:style w:type="paragraph" w:styleId="3">
    <w:name w:val="heading 3"/>
    <w:basedOn w:val="a"/>
    <w:next w:val="a"/>
    <w:qFormat/>
    <w:rsid w:val="005B5DC7"/>
    <w:pPr>
      <w:outlineLvl w:val="2"/>
    </w:pPr>
    <w:rPr>
      <w:rFonts w:ascii="Garamond" w:hAnsi="Garamond"/>
      <w:b/>
      <w:color w:val="007A5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talic">
    <w:name w:val="Italic"/>
    <w:basedOn w:val="a"/>
    <w:rsid w:val="00BE6436"/>
    <w:pPr>
      <w:spacing w:before="400"/>
    </w:pPr>
    <w:rPr>
      <w:rFonts w:ascii="Garamond" w:hAnsi="Garamond"/>
      <w:i/>
      <w:color w:val="007A5B"/>
      <w:sz w:val="20"/>
    </w:rPr>
  </w:style>
  <w:style w:type="paragraph" w:styleId="a3">
    <w:name w:val="Body Text"/>
    <w:basedOn w:val="a"/>
    <w:rsid w:val="00930078"/>
    <w:rPr>
      <w:rFonts w:ascii="Garamond" w:hAnsi="Garamond"/>
      <w:color w:val="007A5B"/>
      <w:sz w:val="20"/>
    </w:rPr>
  </w:style>
  <w:style w:type="paragraph" w:customStyle="1" w:styleId="InsideText">
    <w:name w:val="Inside Text"/>
    <w:basedOn w:val="a"/>
    <w:rsid w:val="006C5130"/>
    <w:rPr>
      <w:rFonts w:ascii="Garamond" w:hAnsi="Garamond"/>
      <w:color w:val="007A5B"/>
    </w:rPr>
  </w:style>
  <w:style w:type="paragraph" w:customStyle="1" w:styleId="BodyTextBold">
    <w:name w:val="Body Text Bold"/>
    <w:basedOn w:val="a"/>
    <w:rsid w:val="00930078"/>
    <w:rPr>
      <w:rFonts w:ascii="Garamond" w:hAnsi="Garamond"/>
      <w:b/>
      <w:color w:val="007A5B"/>
      <w:sz w:val="20"/>
    </w:rPr>
  </w:style>
  <w:style w:type="paragraph" w:styleId="a4">
    <w:name w:val="Balloon Text"/>
    <w:basedOn w:val="a"/>
    <w:semiHidden/>
    <w:rsid w:val="009911CA"/>
    <w:rPr>
      <w:rFonts w:ascii="Tahoma" w:hAnsi="Tahoma" w:cs="Tahoma"/>
      <w:sz w:val="16"/>
      <w:szCs w:val="16"/>
    </w:rPr>
  </w:style>
  <w:style w:type="paragraph" w:customStyle="1" w:styleId="HighlightTextChar">
    <w:name w:val="Highlight Text Char"/>
    <w:next w:val="a3"/>
    <w:link w:val="HighlightTextCharChar"/>
    <w:rsid w:val="00060150"/>
    <w:pPr>
      <w:pBdr>
        <w:left w:val="single" w:sz="6" w:space="9" w:color="FFFFFF"/>
        <w:right w:val="single" w:sz="6" w:space="31" w:color="FFFFFF"/>
      </w:pBdr>
      <w:shd w:val="solid" w:color="E3F1FF" w:fill="99CCFF"/>
      <w:ind w:left="144" w:right="864"/>
      <w:outlineLvl w:val="0"/>
    </w:pPr>
    <w:rPr>
      <w:rFonts w:ascii="Trebuchet MS" w:hAnsi="Trebuchet MS" w:cs="Arial"/>
      <w:color w:val="000080"/>
      <w:sz w:val="22"/>
      <w:szCs w:val="22"/>
    </w:rPr>
  </w:style>
  <w:style w:type="character" w:customStyle="1" w:styleId="HighlightTextCharChar">
    <w:name w:val="Highlight Text Char Char"/>
    <w:basedOn w:val="a0"/>
    <w:link w:val="HighlightTextChar"/>
    <w:rsid w:val="00060150"/>
    <w:rPr>
      <w:rFonts w:ascii="Trebuchet MS" w:hAnsi="Trebuchet MS" w:cs="Arial"/>
      <w:color w:val="000080"/>
      <w:sz w:val="22"/>
      <w:szCs w:val="22"/>
      <w:shd w:val="solid" w:color="E3F1FF" w:fill="99CCFF"/>
      <w:lang w:val="en-US" w:eastAsia="en-US" w:bidi="ar-SA"/>
    </w:rPr>
  </w:style>
  <w:style w:type="table" w:styleId="a5">
    <w:name w:val="Table Grid"/>
    <w:basedOn w:val="a1"/>
    <w:uiPriority w:val="59"/>
    <w:rsid w:val="00785C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B0769"/>
    <w:pPr>
      <w:ind w:left="720"/>
      <w:contextualSpacing/>
    </w:pPr>
  </w:style>
  <w:style w:type="paragraph" w:styleId="a7">
    <w:name w:val="Title"/>
    <w:basedOn w:val="a"/>
    <w:next w:val="a"/>
    <w:link w:val="Char"/>
    <w:qFormat/>
    <w:rsid w:val="00A2412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7"/>
    <w:rsid w:val="00A2412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user\LOCALS~1\Temp\TCD52.tmp\Formal%20party%20invitation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377ED-BEAF-42D9-A41D-A8795F1CB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Formal party invitation</Template>
  <TotalTime>11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Manager/>
  <Company>Microsoft Corporation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userza</dc:creator>
  <cp:keywords/>
  <dc:description/>
  <cp:lastModifiedBy>KSA</cp:lastModifiedBy>
  <cp:revision>6</cp:revision>
  <cp:lastPrinted>2012-02-21T19:00:00Z</cp:lastPrinted>
  <dcterms:created xsi:type="dcterms:W3CDTF">2011-12-10T19:14:00Z</dcterms:created>
  <dcterms:modified xsi:type="dcterms:W3CDTF">2012-02-21T19:00:00Z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TC060897481033</vt:lpwstr>
  </property>
</Properties>
</file>